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7A9" w:rsidRDefault="001327A9" w:rsidP="004E159C">
      <w:pPr>
        <w:pStyle w:val="Standard"/>
        <w:jc w:val="center"/>
        <w:rPr>
          <w:sz w:val="28"/>
          <w:szCs w:val="28"/>
          <w:lang w:val="uk-UA"/>
        </w:rPr>
      </w:pPr>
    </w:p>
    <w:p w:rsidR="001327A9" w:rsidRDefault="001327A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Затверджено</w:t>
      </w:r>
    </w:p>
    <w:p w:rsidR="001327A9" w:rsidRDefault="001327A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рішенням Чевоноградської</w:t>
      </w:r>
    </w:p>
    <w:p w:rsidR="001327A9" w:rsidRDefault="001327A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міської ради</w:t>
      </w:r>
    </w:p>
    <w:p w:rsidR="001327A9" w:rsidRDefault="001327A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23.02.2021   №187</w:t>
      </w:r>
    </w:p>
    <w:p w:rsidR="001327A9" w:rsidRDefault="001327A9" w:rsidP="004E159C">
      <w:pPr>
        <w:pStyle w:val="Standard"/>
        <w:rPr>
          <w:sz w:val="28"/>
          <w:szCs w:val="28"/>
          <w:lang w:val="uk-UA"/>
        </w:rPr>
      </w:pPr>
    </w:p>
    <w:p w:rsidR="001327A9" w:rsidRPr="00D82443" w:rsidRDefault="001327A9" w:rsidP="004E159C">
      <w:pPr>
        <w:jc w:val="center"/>
        <w:textAlignment w:val="auto"/>
        <w:rPr>
          <w:lang w:val="ru-RU"/>
        </w:rPr>
      </w:pPr>
      <w:r>
        <w:rPr>
          <w:b/>
          <w:sz w:val="28"/>
          <w:szCs w:val="28"/>
          <w:lang w:val="uk-UA"/>
        </w:rPr>
        <w:t>Програма  з фінансування робіт по покращенню умов торгівлі на ринках  на 2021 рік.</w:t>
      </w:r>
    </w:p>
    <w:p w:rsidR="001327A9" w:rsidRDefault="001327A9" w:rsidP="004E159C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:rsidR="001327A9" w:rsidRPr="00D82443" w:rsidRDefault="001327A9" w:rsidP="004E159C">
      <w:pPr>
        <w:pStyle w:val="Standard"/>
        <w:jc w:val="both"/>
        <w:rPr>
          <w:lang w:val="ru-RU"/>
        </w:rPr>
      </w:pPr>
      <w:smartTag w:uri="urn:schemas-microsoft-com:office:smarttags" w:element="place">
        <w:r>
          <w:rPr>
            <w:b/>
            <w:bCs/>
            <w:sz w:val="28"/>
            <w:szCs w:val="28"/>
          </w:rPr>
          <w:t>I</w:t>
        </w:r>
        <w:r>
          <w:rPr>
            <w:b/>
            <w:bCs/>
            <w:sz w:val="28"/>
            <w:szCs w:val="28"/>
            <w:lang w:val="uk-UA"/>
          </w:rPr>
          <w:t>.</w:t>
        </w:r>
      </w:smartTag>
      <w:r>
        <w:rPr>
          <w:b/>
          <w:bCs/>
          <w:sz w:val="28"/>
          <w:szCs w:val="28"/>
          <w:lang w:val="uk-UA"/>
        </w:rPr>
        <w:t xml:space="preserve"> Мета:</w:t>
      </w:r>
      <w:r>
        <w:rPr>
          <w:sz w:val="28"/>
          <w:szCs w:val="28"/>
          <w:lang w:val="uk-UA"/>
        </w:rPr>
        <w:t xml:space="preserve">  Забезпечення належних умов торгівлі на територіях ринків.</w:t>
      </w:r>
    </w:p>
    <w:p w:rsidR="001327A9" w:rsidRDefault="001327A9" w:rsidP="004E159C">
      <w:pPr>
        <w:pStyle w:val="Standard"/>
        <w:jc w:val="both"/>
        <w:rPr>
          <w:sz w:val="28"/>
          <w:szCs w:val="28"/>
          <w:lang w:val="uk-UA"/>
        </w:rPr>
      </w:pPr>
    </w:p>
    <w:p w:rsidR="001327A9" w:rsidRDefault="001327A9" w:rsidP="004E159C">
      <w:pPr>
        <w:pStyle w:val="Standard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  <w:lang w:val="uk-UA"/>
        </w:rPr>
        <w:t>. Основне завдання:</w:t>
      </w:r>
      <w:r>
        <w:rPr>
          <w:sz w:val="28"/>
          <w:szCs w:val="28"/>
          <w:lang w:val="uk-UA"/>
        </w:rPr>
        <w:t xml:space="preserve"> </w:t>
      </w:r>
    </w:p>
    <w:p w:rsidR="001327A9" w:rsidRDefault="001327A9" w:rsidP="003607F5">
      <w:pPr>
        <w:pStyle w:val="Standard"/>
        <w:numPr>
          <w:ilvl w:val="0"/>
          <w:numId w:val="5"/>
        </w:numPr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</w:t>
      </w:r>
      <w:r>
        <w:rPr>
          <w:rFonts w:cs="Times New Roman"/>
          <w:color w:val="000000"/>
          <w:sz w:val="28"/>
          <w:szCs w:val="28"/>
          <w:lang w:val="uk-UA"/>
        </w:rPr>
        <w:t xml:space="preserve"> робіт з виготовлення та встановлення навісного покриття  для торгівлі сільгосппродукцією;</w:t>
      </w:r>
    </w:p>
    <w:p w:rsidR="001327A9" w:rsidRPr="003607F5" w:rsidRDefault="001327A9" w:rsidP="003607F5">
      <w:pPr>
        <w:pStyle w:val="Standard"/>
        <w:numPr>
          <w:ilvl w:val="0"/>
          <w:numId w:val="5"/>
        </w:numPr>
        <w:jc w:val="both"/>
        <w:rPr>
          <w:lang w:val="ru-RU"/>
        </w:rPr>
      </w:pPr>
      <w:r>
        <w:rPr>
          <w:bCs/>
          <w:sz w:val="28"/>
          <w:szCs w:val="28"/>
          <w:lang w:val="ru-RU"/>
        </w:rPr>
        <w:t>З</w:t>
      </w:r>
      <w:r w:rsidRPr="003607F5">
        <w:rPr>
          <w:bCs/>
          <w:sz w:val="28"/>
          <w:szCs w:val="28"/>
          <w:lang w:val="ru-RU"/>
        </w:rPr>
        <w:t>амощення бруківкою території КП "Соснівський міський ринок"</w:t>
      </w:r>
    </w:p>
    <w:p w:rsidR="001327A9" w:rsidRPr="003607F5" w:rsidRDefault="001327A9" w:rsidP="003607F5">
      <w:pPr>
        <w:pStyle w:val="Standard"/>
        <w:ind w:left="360"/>
        <w:jc w:val="both"/>
        <w:rPr>
          <w:lang w:val="ru-RU"/>
        </w:rPr>
      </w:pPr>
    </w:p>
    <w:p w:rsidR="001327A9" w:rsidRDefault="001327A9" w:rsidP="004313CF">
      <w:pPr>
        <w:pStyle w:val="Standard"/>
        <w:ind w:left="-142" w:firstLine="142"/>
        <w:jc w:val="both"/>
      </w:pPr>
      <w:r w:rsidRPr="003607F5">
        <w:rPr>
          <w:b/>
          <w:bCs/>
          <w:sz w:val="28"/>
          <w:szCs w:val="28"/>
        </w:rPr>
        <w:t>III</w:t>
      </w:r>
      <w:r w:rsidRPr="003607F5">
        <w:rPr>
          <w:b/>
          <w:bCs/>
          <w:sz w:val="28"/>
          <w:szCs w:val="28"/>
          <w:lang w:val="uk-UA"/>
        </w:rPr>
        <w:t>. Очікувані результати:</w:t>
      </w:r>
    </w:p>
    <w:p w:rsidR="001327A9" w:rsidRDefault="001327A9" w:rsidP="004313CF">
      <w:pPr>
        <w:pStyle w:val="Standard"/>
        <w:numPr>
          <w:ilvl w:val="0"/>
          <w:numId w:val="3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Покращення умов торгівлі для продавців сільгосппродукції. </w:t>
      </w:r>
    </w:p>
    <w:p w:rsidR="001327A9" w:rsidRDefault="001327A9" w:rsidP="004313CF">
      <w:pPr>
        <w:pStyle w:val="Standard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Покращення безпеки торгівлі для продавців та покупців. </w:t>
      </w:r>
    </w:p>
    <w:p w:rsidR="001327A9" w:rsidRDefault="001327A9" w:rsidP="004313CF">
      <w:pPr>
        <w:pStyle w:val="Standard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Зменшення скарг мешканців.</w:t>
      </w:r>
    </w:p>
    <w:p w:rsidR="001327A9" w:rsidRDefault="001327A9" w:rsidP="004313CF">
      <w:pPr>
        <w:pStyle w:val="Standard"/>
        <w:jc w:val="both"/>
        <w:rPr>
          <w:sz w:val="28"/>
          <w:szCs w:val="28"/>
          <w:lang w:val="uk-UA"/>
        </w:rPr>
      </w:pPr>
    </w:p>
    <w:p w:rsidR="001327A9" w:rsidRPr="00D82443" w:rsidRDefault="001327A9" w:rsidP="004E159C">
      <w:pPr>
        <w:pStyle w:val="Standard"/>
        <w:jc w:val="both"/>
        <w:rPr>
          <w:lang w:val="uk-UA"/>
        </w:rPr>
      </w:pPr>
      <w:r>
        <w:rPr>
          <w:b/>
          <w:bCs/>
          <w:sz w:val="28"/>
          <w:szCs w:val="28"/>
        </w:rPr>
        <w:t>IV</w:t>
      </w:r>
      <w:r>
        <w:rPr>
          <w:b/>
          <w:bCs/>
          <w:sz w:val="28"/>
          <w:szCs w:val="28"/>
          <w:lang w:val="uk-UA"/>
        </w:rPr>
        <w:t>. Управління та контроль:</w:t>
      </w:r>
      <w:r>
        <w:rPr>
          <w:sz w:val="28"/>
          <w:szCs w:val="28"/>
          <w:lang w:val="uk-UA"/>
        </w:rPr>
        <w:t xml:space="preserve">  Управління реалізацією заходів Програми покладається на виконавчий комітет Червоноградської міської ради та комунальні підприємства</w:t>
      </w:r>
      <w:r w:rsidRPr="003E3C02">
        <w:rPr>
          <w:lang w:val="uk-UA"/>
        </w:rPr>
        <w:t xml:space="preserve"> </w:t>
      </w:r>
      <w:r w:rsidRPr="003E3C02">
        <w:rPr>
          <w:sz w:val="28"/>
          <w:szCs w:val="28"/>
          <w:lang w:val="uk-UA"/>
        </w:rPr>
        <w:t xml:space="preserve">КП "Червоноградський ринок" </w:t>
      </w:r>
      <w:r>
        <w:rPr>
          <w:sz w:val="28"/>
          <w:szCs w:val="28"/>
          <w:lang w:val="uk-UA"/>
        </w:rPr>
        <w:t xml:space="preserve"> та  </w:t>
      </w:r>
      <w:r w:rsidRPr="003E3C02">
        <w:rPr>
          <w:sz w:val="28"/>
          <w:szCs w:val="28"/>
          <w:lang w:val="uk-UA"/>
        </w:rPr>
        <w:t>КП "Соснівський міський ринок"</w:t>
      </w:r>
      <w:r>
        <w:rPr>
          <w:sz w:val="28"/>
          <w:szCs w:val="28"/>
          <w:lang w:val="uk-UA"/>
        </w:rPr>
        <w:t>, які несуть відповідальність за виконання і кінцеві результати Програми, раціональне використання фінансових ресурсів.</w:t>
      </w:r>
    </w:p>
    <w:p w:rsidR="001327A9" w:rsidRDefault="001327A9" w:rsidP="004E159C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1327A9" w:rsidRDefault="001327A9" w:rsidP="004E159C">
      <w:pPr>
        <w:pStyle w:val="Standard"/>
        <w:jc w:val="both"/>
      </w:pPr>
      <w:r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  <w:lang w:val="uk-UA"/>
        </w:rPr>
        <w:t>.  Паспорт Програми:</w:t>
      </w:r>
    </w:p>
    <w:p w:rsidR="001327A9" w:rsidRPr="001D5883" w:rsidRDefault="001327A9" w:rsidP="001D5883">
      <w:pPr>
        <w:pStyle w:val="ListParagraph"/>
        <w:numPr>
          <w:ilvl w:val="0"/>
          <w:numId w:val="2"/>
        </w:numPr>
        <w:rPr>
          <w:i/>
          <w:iCs/>
          <w:sz w:val="28"/>
          <w:szCs w:val="28"/>
          <w:lang w:val="uk-UA"/>
        </w:rPr>
      </w:pPr>
      <w:r w:rsidRPr="001D5883">
        <w:rPr>
          <w:sz w:val="28"/>
          <w:szCs w:val="28"/>
          <w:lang w:val="uk-UA"/>
        </w:rPr>
        <w:t xml:space="preserve">Ініціатор розроблення програми: </w:t>
      </w:r>
      <w:r w:rsidRPr="001D5883">
        <w:rPr>
          <w:i/>
          <w:iCs/>
          <w:sz w:val="28"/>
          <w:szCs w:val="28"/>
          <w:lang w:val="uk-UA"/>
        </w:rPr>
        <w:t>КП "Червоноградський ринок", КП "Соснівський міський ринок" .</w:t>
      </w:r>
    </w:p>
    <w:p w:rsidR="001327A9" w:rsidRPr="001D5883" w:rsidRDefault="001327A9" w:rsidP="002A29DB">
      <w:pPr>
        <w:pStyle w:val="Standard"/>
        <w:numPr>
          <w:ilvl w:val="0"/>
          <w:numId w:val="2"/>
        </w:numPr>
        <w:jc w:val="both"/>
        <w:rPr>
          <w:lang w:val="ru-RU"/>
        </w:rPr>
      </w:pPr>
      <w:r w:rsidRPr="001D5883">
        <w:rPr>
          <w:sz w:val="28"/>
          <w:szCs w:val="28"/>
          <w:lang w:val="uk-UA"/>
        </w:rPr>
        <w:t xml:space="preserve">Розробники програми: </w:t>
      </w:r>
      <w:r w:rsidRPr="001D5883">
        <w:rPr>
          <w:i/>
          <w:sz w:val="28"/>
          <w:szCs w:val="28"/>
          <w:lang w:val="uk-UA"/>
        </w:rPr>
        <w:t xml:space="preserve">КП "Червоноградський ринок", </w:t>
      </w:r>
      <w:r w:rsidRPr="001D5883">
        <w:rPr>
          <w:i/>
          <w:iCs/>
          <w:sz w:val="28"/>
          <w:szCs w:val="28"/>
          <w:lang w:val="uk-UA"/>
        </w:rPr>
        <w:t>КП "Соснівський міський ринок" .</w:t>
      </w:r>
    </w:p>
    <w:p w:rsidR="001327A9" w:rsidRPr="003E3C02" w:rsidRDefault="001327A9" w:rsidP="003E3C02">
      <w:pPr>
        <w:pStyle w:val="ListParagraph"/>
        <w:numPr>
          <w:ilvl w:val="0"/>
          <w:numId w:val="2"/>
        </w:numPr>
        <w:rPr>
          <w:i/>
          <w:iCs/>
          <w:sz w:val="28"/>
          <w:szCs w:val="28"/>
          <w:lang w:val="uk-UA"/>
        </w:rPr>
      </w:pPr>
      <w:r w:rsidRPr="003E3C02">
        <w:rPr>
          <w:sz w:val="28"/>
          <w:szCs w:val="28"/>
          <w:lang w:val="uk-UA"/>
        </w:rPr>
        <w:t xml:space="preserve">Відповідальний виконавець: </w:t>
      </w:r>
      <w:r w:rsidRPr="003E3C02">
        <w:rPr>
          <w:i/>
          <w:iCs/>
          <w:sz w:val="28"/>
          <w:szCs w:val="28"/>
          <w:lang w:val="uk-UA"/>
        </w:rPr>
        <w:t xml:space="preserve">КП "Червоноградський ринок", </w:t>
      </w:r>
      <w:r>
        <w:rPr>
          <w:i/>
          <w:iCs/>
          <w:sz w:val="28"/>
          <w:szCs w:val="28"/>
          <w:lang w:val="uk-UA"/>
        </w:rPr>
        <w:t xml:space="preserve"> </w:t>
      </w:r>
      <w:r w:rsidRPr="003E3C02">
        <w:rPr>
          <w:i/>
          <w:iCs/>
          <w:sz w:val="28"/>
          <w:szCs w:val="28"/>
          <w:lang w:val="uk-UA"/>
        </w:rPr>
        <w:t>КП"Соснівський міський ринок" .</w:t>
      </w:r>
    </w:p>
    <w:p w:rsidR="001327A9" w:rsidRPr="003E3C02" w:rsidRDefault="001327A9" w:rsidP="003E3C02">
      <w:pPr>
        <w:pStyle w:val="ListParagraph"/>
        <w:numPr>
          <w:ilvl w:val="0"/>
          <w:numId w:val="2"/>
        </w:numPr>
        <w:rPr>
          <w:i/>
          <w:iCs/>
          <w:sz w:val="28"/>
          <w:szCs w:val="28"/>
          <w:lang w:val="uk-UA"/>
        </w:rPr>
      </w:pPr>
      <w:r w:rsidRPr="003E3C02">
        <w:rPr>
          <w:sz w:val="28"/>
          <w:szCs w:val="28"/>
          <w:lang w:val="uk-UA"/>
        </w:rPr>
        <w:t xml:space="preserve">Учасники програми:  </w:t>
      </w:r>
      <w:r w:rsidRPr="003E3C02">
        <w:rPr>
          <w:i/>
          <w:iCs/>
          <w:sz w:val="28"/>
          <w:szCs w:val="28"/>
          <w:lang w:val="uk-UA"/>
        </w:rPr>
        <w:t xml:space="preserve">КП "Червоноградський ринок", </w:t>
      </w:r>
      <w:r>
        <w:rPr>
          <w:i/>
          <w:iCs/>
          <w:sz w:val="28"/>
          <w:szCs w:val="28"/>
          <w:lang w:val="uk-UA"/>
        </w:rPr>
        <w:t xml:space="preserve"> </w:t>
      </w:r>
      <w:r w:rsidRPr="003E3C02">
        <w:rPr>
          <w:i/>
          <w:iCs/>
          <w:sz w:val="28"/>
          <w:szCs w:val="28"/>
          <w:lang w:val="uk-UA"/>
        </w:rPr>
        <w:t>КП "Соснівський міський ринок" .</w:t>
      </w:r>
    </w:p>
    <w:p w:rsidR="001327A9" w:rsidRDefault="001327A9" w:rsidP="001C50AE">
      <w:pPr>
        <w:pStyle w:val="Standard"/>
        <w:numPr>
          <w:ilvl w:val="0"/>
          <w:numId w:val="2"/>
        </w:numPr>
        <w:jc w:val="both"/>
      </w:pPr>
      <w:r w:rsidRPr="003E3C02">
        <w:rPr>
          <w:sz w:val="28"/>
          <w:szCs w:val="28"/>
          <w:lang w:val="uk-UA"/>
        </w:rPr>
        <w:t xml:space="preserve">Термін реалізації програми:  </w:t>
      </w:r>
      <w:r w:rsidRPr="003E3C02">
        <w:rPr>
          <w:i/>
          <w:iCs/>
          <w:sz w:val="28"/>
          <w:szCs w:val="28"/>
          <w:lang w:val="uk-UA"/>
        </w:rPr>
        <w:t>2021 р.</w:t>
      </w:r>
    </w:p>
    <w:p w:rsidR="001327A9" w:rsidRPr="003E3C02" w:rsidRDefault="001327A9" w:rsidP="004E159C">
      <w:pPr>
        <w:pStyle w:val="Standard"/>
        <w:numPr>
          <w:ilvl w:val="0"/>
          <w:numId w:val="2"/>
        </w:numPr>
        <w:jc w:val="both"/>
        <w:rPr>
          <w:lang w:val="ru-RU"/>
        </w:rPr>
      </w:pPr>
      <w:r>
        <w:rPr>
          <w:sz w:val="28"/>
          <w:szCs w:val="28"/>
          <w:lang w:val="uk-UA"/>
        </w:rPr>
        <w:t>Загальний орієнтовний обсяг фінансування:</w:t>
      </w:r>
      <w:r>
        <w:rPr>
          <w:b/>
          <w:bCs/>
          <w:i/>
          <w:iCs/>
          <w:sz w:val="28"/>
          <w:szCs w:val="28"/>
          <w:lang w:val="uk-UA"/>
        </w:rPr>
        <w:t xml:space="preserve"> 710,0</w:t>
      </w:r>
      <w:r>
        <w:rPr>
          <w:i/>
          <w:iCs/>
          <w:sz w:val="28"/>
          <w:szCs w:val="28"/>
          <w:lang w:val="uk-UA"/>
        </w:rPr>
        <w:t xml:space="preserve"> тис.</w:t>
      </w:r>
      <w:r>
        <w:rPr>
          <w:i/>
          <w:iCs/>
          <w:sz w:val="22"/>
          <w:szCs w:val="22"/>
          <w:lang w:val="uk-UA"/>
        </w:rPr>
        <w:t xml:space="preserve"> </w:t>
      </w:r>
      <w:r>
        <w:rPr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i/>
          <w:iCs/>
          <w:sz w:val="28"/>
          <w:szCs w:val="28"/>
          <w:lang w:val="uk-UA"/>
        </w:rPr>
        <w:t>грн.</w:t>
      </w:r>
    </w:p>
    <w:p w:rsidR="001327A9" w:rsidRPr="003E3C02" w:rsidRDefault="001327A9" w:rsidP="004E159C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:rsidR="001327A9" w:rsidRDefault="001327A9" w:rsidP="004E159C">
      <w:pPr>
        <w:pStyle w:val="Standard"/>
        <w:jc w:val="both"/>
      </w:pPr>
      <w:r>
        <w:rPr>
          <w:b/>
          <w:bCs/>
          <w:sz w:val="28"/>
          <w:szCs w:val="28"/>
        </w:rPr>
        <w:t>VI</w:t>
      </w:r>
      <w:r>
        <w:rPr>
          <w:b/>
          <w:bCs/>
          <w:sz w:val="28"/>
          <w:szCs w:val="28"/>
          <w:lang w:val="uk-UA"/>
        </w:rPr>
        <w:t>. Ресурсне забезпечення Програми:</w:t>
      </w:r>
    </w:p>
    <w:tbl>
      <w:tblPr>
        <w:tblW w:w="9723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818"/>
        <w:gridCol w:w="4905"/>
      </w:tblGrid>
      <w:tr w:rsidR="001327A9" w:rsidRPr="007802C0" w:rsidTr="00981978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Кошти, які пропонується залучити на виконання програм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програм, тис.грн.</w:t>
            </w:r>
          </w:p>
        </w:tc>
      </w:tr>
      <w:tr w:rsidR="001327A9" w:rsidTr="00981978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Всього   (0217370), в тому числі </w:t>
            </w:r>
          </w:p>
          <w:p w:rsidR="001327A9" w:rsidRDefault="001327A9" w:rsidP="00981978">
            <w:pPr>
              <w:pStyle w:val="a"/>
              <w:jc w:val="both"/>
              <w:rPr>
                <w:lang w:val="uk-UA"/>
              </w:rPr>
            </w:pPr>
            <w:r>
              <w:rPr>
                <w:lang w:val="uk-UA"/>
              </w:rPr>
              <w:t>- кошти місцевого бюджету</w:t>
            </w:r>
          </w:p>
          <w:p w:rsidR="001327A9" w:rsidRDefault="001327A9" w:rsidP="00981978">
            <w:pPr>
              <w:pStyle w:val="a"/>
              <w:jc w:val="both"/>
              <w:rPr>
                <w:lang w:val="uk-UA"/>
              </w:rPr>
            </w:pPr>
          </w:p>
          <w:p w:rsidR="001327A9" w:rsidRDefault="001327A9" w:rsidP="00981978">
            <w:pPr>
              <w:pStyle w:val="a"/>
              <w:jc w:val="both"/>
              <w:rPr>
                <w:lang w:val="uk-UA"/>
              </w:rPr>
            </w:pP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Standard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710,0</w:t>
            </w:r>
          </w:p>
          <w:p w:rsidR="001327A9" w:rsidRDefault="001327A9" w:rsidP="00981978">
            <w:pPr>
              <w:pStyle w:val="Standard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710,0</w:t>
            </w:r>
          </w:p>
        </w:tc>
      </w:tr>
    </w:tbl>
    <w:p w:rsidR="001327A9" w:rsidRDefault="001327A9" w:rsidP="004E159C">
      <w:pPr>
        <w:pStyle w:val="Standard"/>
        <w:rPr>
          <w:b/>
          <w:bCs/>
          <w:sz w:val="28"/>
          <w:szCs w:val="28"/>
        </w:rPr>
      </w:pPr>
    </w:p>
    <w:p w:rsidR="001327A9" w:rsidRDefault="001327A9" w:rsidP="004E159C">
      <w:pPr>
        <w:pStyle w:val="Standard"/>
      </w:pPr>
      <w:r>
        <w:rPr>
          <w:b/>
          <w:bCs/>
          <w:sz w:val="28"/>
          <w:szCs w:val="28"/>
        </w:rPr>
        <w:t>VII</w:t>
      </w:r>
      <w:r>
        <w:rPr>
          <w:b/>
          <w:bCs/>
          <w:sz w:val="28"/>
          <w:szCs w:val="28"/>
          <w:lang w:val="uk-UA"/>
        </w:rPr>
        <w:t>.  Перелік завдань, заходів</w:t>
      </w:r>
    </w:p>
    <w:tbl>
      <w:tblPr>
        <w:tblW w:w="10035" w:type="dxa"/>
        <w:tblInd w:w="-246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50"/>
        <w:gridCol w:w="1636"/>
        <w:gridCol w:w="1994"/>
        <w:gridCol w:w="1140"/>
        <w:gridCol w:w="1260"/>
        <w:gridCol w:w="1134"/>
        <w:gridCol w:w="741"/>
        <w:gridCol w:w="1680"/>
      </w:tblGrid>
      <w:tr w:rsidR="001327A9" w:rsidTr="00D64A03">
        <w:tc>
          <w:tcPr>
            <w:tcW w:w="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1327A9" w:rsidRDefault="001327A9" w:rsidP="00981978">
            <w:pPr>
              <w:pStyle w:val="a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6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Назва завдання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на виконання програми</w:t>
            </w:r>
          </w:p>
        </w:tc>
        <w:tc>
          <w:tcPr>
            <w:tcW w:w="11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Строк виконання програми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Виконавці заходу</w:t>
            </w:r>
          </w:p>
        </w:tc>
        <w:tc>
          <w:tcPr>
            <w:tcW w:w="1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Фінансування</w:t>
            </w:r>
          </w:p>
        </w:tc>
        <w:tc>
          <w:tcPr>
            <w:tcW w:w="16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Очікуваний результат</w:t>
            </w:r>
          </w:p>
        </w:tc>
      </w:tr>
      <w:tr w:rsidR="001327A9" w:rsidTr="00D64A03">
        <w:tc>
          <w:tcPr>
            <w:tcW w:w="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/>
        </w:tc>
        <w:tc>
          <w:tcPr>
            <w:tcW w:w="16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/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/>
        </w:tc>
        <w:tc>
          <w:tcPr>
            <w:tcW w:w="11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/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Джерела</w:t>
            </w: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тис.грн.</w:t>
            </w:r>
          </w:p>
        </w:tc>
        <w:tc>
          <w:tcPr>
            <w:tcW w:w="16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/>
        </w:tc>
      </w:tr>
      <w:tr w:rsidR="001327A9" w:rsidRPr="007802C0" w:rsidTr="00D64A0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Standard"/>
              <w:snapToGrid w:val="0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В</w:t>
            </w:r>
            <w:r w:rsidRPr="003E3C02">
              <w:rPr>
                <w:rFonts w:cs="Times New Roman"/>
                <w:color w:val="000000"/>
                <w:lang w:val="ru-RU"/>
              </w:rPr>
              <w:t>иготовлення та встановлення навісного покриття для торгівлі сільгосппродукцією</w:t>
            </w:r>
          </w:p>
          <w:p w:rsidR="001327A9" w:rsidRDefault="001327A9" w:rsidP="003E3C02">
            <w:pPr>
              <w:pStyle w:val="Standard"/>
              <w:snapToGrid w:val="0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 </w:t>
            </w:r>
          </w:p>
          <w:p w:rsidR="001327A9" w:rsidRDefault="001327A9" w:rsidP="003E3C02">
            <w:pPr>
              <w:rPr>
                <w:lang w:val="ru-RU"/>
              </w:rPr>
            </w:pPr>
          </w:p>
          <w:p w:rsidR="001327A9" w:rsidRPr="003E3C02" w:rsidRDefault="001327A9" w:rsidP="003E3C02">
            <w:pPr>
              <w:rPr>
                <w:lang w:val="ru-RU"/>
              </w:rPr>
            </w:pPr>
            <w:r w:rsidRPr="003E3C02">
              <w:rPr>
                <w:lang w:val="ru-RU"/>
              </w:rPr>
              <w:t>Замощення бруківкою території КП "Соснівський міський ринок"</w:t>
            </w:r>
          </w:p>
          <w:p w:rsidR="001327A9" w:rsidRPr="00D82443" w:rsidRDefault="001327A9" w:rsidP="003E3C02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19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Standard"/>
              <w:snapToGrid w:val="0"/>
              <w:rPr>
                <w:rFonts w:cs="Times New Roman"/>
                <w:color w:val="000000"/>
                <w:lang w:val="uk-UA"/>
              </w:rPr>
            </w:pPr>
            <w:r>
              <w:rPr>
                <w:rFonts w:cs="Times New Roman"/>
                <w:color w:val="000000"/>
                <w:lang w:val="uk-UA"/>
              </w:rPr>
              <w:t xml:space="preserve"> В</w:t>
            </w:r>
            <w:r w:rsidRPr="003E3C02">
              <w:rPr>
                <w:rFonts w:cs="Times New Roman"/>
                <w:color w:val="000000"/>
                <w:lang w:val="uk-UA"/>
              </w:rPr>
              <w:t>иготовлення та встановлення навісного покриття для торгівлі сільгосппродукцією</w:t>
            </w:r>
          </w:p>
          <w:p w:rsidR="001327A9" w:rsidRDefault="001327A9" w:rsidP="00981978">
            <w:pPr>
              <w:pStyle w:val="Standard"/>
              <w:snapToGrid w:val="0"/>
              <w:rPr>
                <w:rFonts w:cs="Times New Roman"/>
                <w:color w:val="000000"/>
                <w:lang w:val="uk-UA"/>
              </w:rPr>
            </w:pPr>
          </w:p>
          <w:p w:rsidR="001327A9" w:rsidRDefault="001327A9" w:rsidP="00981978">
            <w:pPr>
              <w:pStyle w:val="Standard"/>
              <w:snapToGrid w:val="0"/>
              <w:rPr>
                <w:rFonts w:cs="Times New Roman"/>
                <w:color w:val="000000"/>
                <w:lang w:val="uk-UA"/>
              </w:rPr>
            </w:pPr>
          </w:p>
          <w:p w:rsidR="001327A9" w:rsidRDefault="001327A9" w:rsidP="00981978">
            <w:pPr>
              <w:pStyle w:val="Standard"/>
              <w:snapToGrid w:val="0"/>
              <w:rPr>
                <w:rFonts w:cs="Times New Roman"/>
                <w:color w:val="000000"/>
                <w:lang w:val="uk-UA"/>
              </w:rPr>
            </w:pPr>
          </w:p>
          <w:p w:rsidR="001327A9" w:rsidRPr="003E3C02" w:rsidRDefault="001327A9" w:rsidP="003E3C02">
            <w:pPr>
              <w:rPr>
                <w:rFonts w:cs="Times New Roman"/>
                <w:color w:val="000000"/>
                <w:lang w:val="uk-UA"/>
              </w:rPr>
            </w:pPr>
            <w:r w:rsidRPr="003E3C02">
              <w:rPr>
                <w:rFonts w:cs="Times New Roman"/>
                <w:color w:val="000000"/>
                <w:lang w:val="uk-UA"/>
              </w:rPr>
              <w:t>Замощення бруківкою території КП "Соснівський міський ринок"</w:t>
            </w:r>
          </w:p>
          <w:p w:rsidR="001327A9" w:rsidRDefault="001327A9" w:rsidP="00981978">
            <w:pPr>
              <w:pStyle w:val="Standard"/>
              <w:snapToGrid w:val="0"/>
              <w:rPr>
                <w:rFonts w:cs="Times New Roman"/>
                <w:color w:val="000000"/>
                <w:lang w:val="uk-UA"/>
              </w:rPr>
            </w:pPr>
          </w:p>
          <w:p w:rsidR="001327A9" w:rsidRPr="00D82443" w:rsidRDefault="001327A9" w:rsidP="009819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 р.</w:t>
            </w: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3E3C02">
              <w:rPr>
                <w:sz w:val="22"/>
                <w:szCs w:val="22"/>
                <w:lang w:val="uk-UA"/>
              </w:rPr>
              <w:t xml:space="preserve">КП "Червоноградський ринок" </w:t>
            </w: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3E3C02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3E3C02">
              <w:rPr>
                <w:sz w:val="22"/>
                <w:szCs w:val="22"/>
                <w:lang w:val="uk-UA"/>
              </w:rPr>
              <w:t xml:space="preserve">КП "Соснівський міський ринок"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Місцевий бюджет</w:t>
            </w:r>
          </w:p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150,0</w:t>
            </w: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1327A9" w:rsidRDefault="001327A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t>560,0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1327A9" w:rsidRDefault="001327A9" w:rsidP="009D7F5E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Безпечне перебування відвідувачів та продавців на території ринків,  покращення їх естетичного вигляду, зменшення скарг мешканців .</w:t>
            </w:r>
          </w:p>
        </w:tc>
      </w:tr>
      <w:tr w:rsidR="001327A9" w:rsidTr="00981978">
        <w:tc>
          <w:tcPr>
            <w:tcW w:w="7614" w:type="dxa"/>
            <w:gridSpan w:val="6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Всього:</w:t>
            </w: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3E3C02">
            <w:pPr>
              <w:pStyle w:val="a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710,0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27A9" w:rsidRDefault="001327A9" w:rsidP="00981978">
            <w:pPr>
              <w:pStyle w:val="a"/>
              <w:snapToGrid w:val="0"/>
              <w:rPr>
                <w:i/>
                <w:iCs/>
                <w:sz w:val="22"/>
                <w:szCs w:val="22"/>
              </w:rPr>
            </w:pPr>
          </w:p>
        </w:tc>
      </w:tr>
    </w:tbl>
    <w:p w:rsidR="001327A9" w:rsidRDefault="001327A9" w:rsidP="004E159C">
      <w:pPr>
        <w:pStyle w:val="Standard"/>
      </w:pPr>
    </w:p>
    <w:p w:rsidR="001327A9" w:rsidRDefault="001327A9" w:rsidP="004E159C">
      <w:pPr>
        <w:pStyle w:val="Standard"/>
      </w:pPr>
    </w:p>
    <w:p w:rsidR="001327A9" w:rsidRDefault="001327A9" w:rsidP="004E159C">
      <w:pPr>
        <w:pStyle w:val="Standard"/>
      </w:pPr>
    </w:p>
    <w:p w:rsidR="001327A9" w:rsidRPr="00D82443" w:rsidRDefault="001327A9" w:rsidP="004E159C">
      <w:pPr>
        <w:pStyle w:val="Standard"/>
        <w:jc w:val="both"/>
        <w:rPr>
          <w:lang w:val="ru-RU"/>
        </w:rPr>
      </w:pPr>
      <w:r>
        <w:rPr>
          <w:b/>
          <w:bCs/>
          <w:sz w:val="26"/>
          <w:szCs w:val="26"/>
          <w:lang w:val="uk-UA"/>
        </w:rPr>
        <w:t xml:space="preserve">Примітка:  </w:t>
      </w:r>
      <w:r>
        <w:rPr>
          <w:sz w:val="26"/>
          <w:szCs w:val="26"/>
          <w:lang w:val="uk-UA"/>
        </w:rPr>
        <w:t>Програма розроблена і фінансується в межах коштів, передбачених у місцевому бюджеті на поточний рік, та коштів за рахунок інших джерел. У відповідності до уточнення місцевого бюджету на 2021 рік вносяться зміни у Програму.</w:t>
      </w:r>
    </w:p>
    <w:p w:rsidR="001327A9" w:rsidRPr="004E159C" w:rsidRDefault="001327A9">
      <w:pPr>
        <w:rPr>
          <w:lang w:val="ru-RU"/>
        </w:rPr>
      </w:pPr>
    </w:p>
    <w:sectPr w:rsidR="001327A9" w:rsidRPr="004E159C" w:rsidSect="00F239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3FB5"/>
    <w:multiLevelType w:val="hybridMultilevel"/>
    <w:tmpl w:val="C28E69EC"/>
    <w:lvl w:ilvl="0" w:tplc="B1BE53D0">
      <w:start w:val="1"/>
      <w:numFmt w:val="decimal"/>
      <w:lvlText w:val="%1."/>
      <w:lvlJc w:val="left"/>
      <w:pPr>
        <w:ind w:left="765" w:hanging="405"/>
      </w:pPr>
      <w:rPr>
        <w:rFonts w:cs="Tahoma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C93864"/>
    <w:multiLevelType w:val="multilevel"/>
    <w:tmpl w:val="0740930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70054B2A"/>
    <w:multiLevelType w:val="multilevel"/>
    <w:tmpl w:val="BBF8B35A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512"/>
    <w:rsid w:val="001327A9"/>
    <w:rsid w:val="001C50AE"/>
    <w:rsid w:val="001D5883"/>
    <w:rsid w:val="002A29DB"/>
    <w:rsid w:val="003607F5"/>
    <w:rsid w:val="003E3C02"/>
    <w:rsid w:val="004313CF"/>
    <w:rsid w:val="004E159C"/>
    <w:rsid w:val="00517512"/>
    <w:rsid w:val="007802C0"/>
    <w:rsid w:val="007803D5"/>
    <w:rsid w:val="00981978"/>
    <w:rsid w:val="009D7F5E"/>
    <w:rsid w:val="009F45BC"/>
    <w:rsid w:val="00BB5FFB"/>
    <w:rsid w:val="00C02F81"/>
    <w:rsid w:val="00C03107"/>
    <w:rsid w:val="00C429DE"/>
    <w:rsid w:val="00CD42DC"/>
    <w:rsid w:val="00D16D79"/>
    <w:rsid w:val="00D64A03"/>
    <w:rsid w:val="00D82443"/>
    <w:rsid w:val="00E47EE4"/>
    <w:rsid w:val="00E76DC6"/>
    <w:rsid w:val="00F2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59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4E159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a">
    <w:name w:val="Содержимое таблицы"/>
    <w:basedOn w:val="Standard"/>
    <w:uiPriority w:val="99"/>
    <w:rsid w:val="004E159C"/>
    <w:pPr>
      <w:suppressLineNumbers/>
    </w:pPr>
  </w:style>
  <w:style w:type="paragraph" w:styleId="ListParagraph">
    <w:name w:val="List Paragraph"/>
    <w:basedOn w:val="Normal"/>
    <w:uiPriority w:val="99"/>
    <w:qFormat/>
    <w:rsid w:val="003E3C02"/>
    <w:pPr>
      <w:ind w:left="720"/>
      <w:contextualSpacing/>
    </w:pPr>
  </w:style>
  <w:style w:type="numbering" w:customStyle="1" w:styleId="WW8Num2">
    <w:name w:val="WW8Num2"/>
    <w:rsid w:val="00BE085E"/>
    <w:pPr>
      <w:numPr>
        <w:numId w:val="1"/>
      </w:numPr>
    </w:pPr>
  </w:style>
  <w:style w:type="numbering" w:customStyle="1" w:styleId="WW8Num3">
    <w:name w:val="WW8Num3"/>
    <w:rsid w:val="00BE085E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1695</Words>
  <Characters>967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12</cp:revision>
  <dcterms:created xsi:type="dcterms:W3CDTF">2021-02-12T12:52:00Z</dcterms:created>
  <dcterms:modified xsi:type="dcterms:W3CDTF">2021-03-04T09:30:00Z</dcterms:modified>
</cp:coreProperties>
</file>